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879B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RAMSEY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:rsidR="004879B2" w:rsidRDefault="004879B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4879B2" w:rsidRDefault="004879B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9B2" w:rsidRDefault="004879B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9B2" w:rsidRDefault="004879B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1493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(Alumni Cantab. vol.1 part 3 p.417)</w:t>
      </w:r>
    </w:p>
    <w:p w:rsidR="004879B2" w:rsidRDefault="004879B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9B2" w:rsidRDefault="004879B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9B2" w:rsidRPr="004879B2" w:rsidRDefault="004879B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4879B2" w:rsidRPr="004879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9B2" w:rsidRDefault="004879B2" w:rsidP="00564E3C">
      <w:pPr>
        <w:spacing w:after="0" w:line="240" w:lineRule="auto"/>
      </w:pPr>
      <w:r>
        <w:separator/>
      </w:r>
    </w:p>
  </w:endnote>
  <w:endnote w:type="continuationSeparator" w:id="0">
    <w:p w:rsidR="004879B2" w:rsidRDefault="004879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879B2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9B2" w:rsidRDefault="004879B2" w:rsidP="00564E3C">
      <w:pPr>
        <w:spacing w:after="0" w:line="240" w:lineRule="auto"/>
      </w:pPr>
      <w:r>
        <w:separator/>
      </w:r>
    </w:p>
  </w:footnote>
  <w:footnote w:type="continuationSeparator" w:id="0">
    <w:p w:rsidR="004879B2" w:rsidRDefault="004879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9B2"/>
    <w:rsid w:val="00372DC6"/>
    <w:rsid w:val="004879B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0E185"/>
  <w15:chartTrackingRefBased/>
  <w15:docId w15:val="{42E66331-18DA-4D49-9154-675CF0FA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2016-01-10T22:00:00Z</dcterms:created>
  <dcterms:modified xsi:type="dcterms:W3CDTF">2016-01-10T22:08:00Z</dcterms:modified>
</cp:coreProperties>
</file>